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9A663" w14:textId="77777777" w:rsidR="00424A5A" w:rsidRPr="0064479B" w:rsidRDefault="00424A5A">
      <w:pPr>
        <w:rPr>
          <w:rFonts w:ascii="Arial" w:hAnsi="Arial" w:cs="Arial"/>
          <w:sz w:val="20"/>
          <w:szCs w:val="20"/>
        </w:rPr>
      </w:pPr>
    </w:p>
    <w:p w14:paraId="2001011A" w14:textId="77777777" w:rsidR="00424A5A" w:rsidRPr="0064479B" w:rsidRDefault="00424A5A">
      <w:pPr>
        <w:rPr>
          <w:rFonts w:ascii="Arial" w:hAnsi="Arial" w:cs="Arial"/>
          <w:sz w:val="20"/>
          <w:szCs w:val="20"/>
        </w:rPr>
      </w:pPr>
    </w:p>
    <w:p w14:paraId="619413D1" w14:textId="77777777" w:rsidR="00424A5A" w:rsidRPr="0064479B" w:rsidRDefault="00424A5A" w:rsidP="00424A5A">
      <w:pPr>
        <w:rPr>
          <w:rFonts w:ascii="Arial" w:hAnsi="Arial" w:cs="Arial"/>
          <w:sz w:val="20"/>
          <w:szCs w:val="20"/>
        </w:rPr>
      </w:pPr>
    </w:p>
    <w:p w14:paraId="08C91CCF" w14:textId="77777777" w:rsidR="00424A5A" w:rsidRPr="0064479B" w:rsidRDefault="00424A5A" w:rsidP="00424A5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64479B" w14:paraId="436891F4" w14:textId="77777777">
        <w:tc>
          <w:tcPr>
            <w:tcW w:w="1080" w:type="dxa"/>
            <w:vAlign w:val="center"/>
          </w:tcPr>
          <w:p w14:paraId="2662E98C" w14:textId="77777777" w:rsidR="00424A5A" w:rsidRPr="0064479B" w:rsidRDefault="00424A5A" w:rsidP="003560E2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3BA66A1D" w14:textId="77777777" w:rsidR="00424A5A" w:rsidRPr="0064479B" w:rsidRDefault="00F80C82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color w:val="0000FF"/>
                <w:sz w:val="20"/>
                <w:szCs w:val="20"/>
              </w:rPr>
              <w:t>43001-3/2022</w:t>
            </w:r>
          </w:p>
        </w:tc>
        <w:tc>
          <w:tcPr>
            <w:tcW w:w="1080" w:type="dxa"/>
            <w:vAlign w:val="center"/>
          </w:tcPr>
          <w:p w14:paraId="7A41B499" w14:textId="77777777" w:rsidR="00424A5A" w:rsidRPr="0064479B" w:rsidRDefault="00424A5A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5BA3829" w14:textId="77777777" w:rsidR="00424A5A" w:rsidRPr="0064479B" w:rsidRDefault="00424A5A" w:rsidP="003560E2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4094A00" w14:textId="77777777" w:rsidR="00424A5A" w:rsidRPr="0064479B" w:rsidRDefault="00424A5A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A5A" w:rsidRPr="0064479B" w14:paraId="020F79E7" w14:textId="77777777">
        <w:tc>
          <w:tcPr>
            <w:tcW w:w="1080" w:type="dxa"/>
            <w:vAlign w:val="center"/>
          </w:tcPr>
          <w:p w14:paraId="1DB42113" w14:textId="77777777" w:rsidR="00424A5A" w:rsidRPr="0064479B" w:rsidRDefault="00424A5A" w:rsidP="003560E2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22658ACE" w14:textId="79F1E920" w:rsidR="00424A5A" w:rsidRPr="0064479B" w:rsidRDefault="000533A2" w:rsidP="00930CA3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24. 03. 2022</w:t>
            </w:r>
          </w:p>
        </w:tc>
        <w:tc>
          <w:tcPr>
            <w:tcW w:w="1080" w:type="dxa"/>
            <w:vAlign w:val="center"/>
          </w:tcPr>
          <w:p w14:paraId="2C8ABD74" w14:textId="77777777" w:rsidR="00424A5A" w:rsidRPr="0064479B" w:rsidRDefault="00424A5A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192E2F4" w14:textId="77777777" w:rsidR="00424A5A" w:rsidRPr="0064479B" w:rsidRDefault="00424A5A" w:rsidP="003560E2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5B19A659" w14:textId="77777777" w:rsidR="00424A5A" w:rsidRPr="0064479B" w:rsidRDefault="00F80C82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color w:val="0000FF"/>
                <w:sz w:val="20"/>
                <w:szCs w:val="20"/>
              </w:rPr>
              <w:t>2431-22-300038</w:t>
            </w:r>
          </w:p>
        </w:tc>
      </w:tr>
    </w:tbl>
    <w:p w14:paraId="26C45708" w14:textId="77777777" w:rsidR="00424A5A" w:rsidRPr="0064479B" w:rsidRDefault="00424A5A">
      <w:pPr>
        <w:rPr>
          <w:rFonts w:ascii="Arial" w:hAnsi="Arial" w:cs="Arial"/>
          <w:sz w:val="20"/>
          <w:szCs w:val="20"/>
        </w:rPr>
      </w:pPr>
    </w:p>
    <w:p w14:paraId="554B85A7" w14:textId="77777777" w:rsidR="00E813F4" w:rsidRPr="0064479B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64479B">
        <w:rPr>
          <w:rFonts w:ascii="Arial" w:hAnsi="Arial" w:cs="Arial"/>
          <w:b/>
          <w:spacing w:val="20"/>
          <w:szCs w:val="20"/>
        </w:rPr>
        <w:t>SPREMEMBA</w:t>
      </w:r>
      <w:r w:rsidR="00E813F4" w:rsidRPr="0064479B">
        <w:rPr>
          <w:rFonts w:ascii="Arial" w:hAnsi="Arial" w:cs="Arial"/>
          <w:b/>
          <w:spacing w:val="20"/>
          <w:szCs w:val="20"/>
        </w:rPr>
        <w:t xml:space="preserve"> RAZPISNE DOKUMENTACIJE </w:t>
      </w:r>
    </w:p>
    <w:p w14:paraId="4D534DE8" w14:textId="77777777" w:rsidR="00E813F4" w:rsidRPr="0064479B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Cs w:val="20"/>
        </w:rPr>
      </w:pPr>
      <w:r w:rsidRPr="0064479B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14:paraId="0FE088E3" w14:textId="77777777" w:rsidR="00E813F4" w:rsidRPr="0064479B" w:rsidRDefault="00E813F4" w:rsidP="00E813F4">
      <w:pPr>
        <w:pStyle w:val="Konnaopomba-besedilo"/>
        <w:rPr>
          <w:rFonts w:ascii="Arial" w:hAnsi="Arial" w:cs="Arial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64479B" w14:paraId="1FA06956" w14:textId="77777777" w:rsidTr="009D38A0">
        <w:tc>
          <w:tcPr>
            <w:tcW w:w="9288" w:type="dxa"/>
          </w:tcPr>
          <w:p w14:paraId="33F02A82" w14:textId="77777777" w:rsidR="003B3A5A" w:rsidRPr="0064479B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1F9B7FFD" w14:textId="6AD4AE5D" w:rsidR="00933585" w:rsidRPr="0064479B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64479B">
              <w:rPr>
                <w:rFonts w:ascii="Arial" w:hAnsi="Arial" w:cs="Arial"/>
                <w:b/>
                <w:szCs w:val="20"/>
              </w:rPr>
              <w:t>Izdelava projektne dokumentacije - izvedbeni načrt (</w:t>
            </w:r>
            <w:proofErr w:type="spellStart"/>
            <w:r w:rsidRPr="0064479B">
              <w:rPr>
                <w:rFonts w:ascii="Arial" w:hAnsi="Arial" w:cs="Arial"/>
                <w:b/>
                <w:szCs w:val="20"/>
              </w:rPr>
              <w:t>IzN</w:t>
            </w:r>
            <w:proofErr w:type="spellEnd"/>
            <w:r w:rsidRPr="0064479B">
              <w:rPr>
                <w:rFonts w:ascii="Arial" w:hAnsi="Arial" w:cs="Arial"/>
                <w:b/>
                <w:szCs w:val="20"/>
              </w:rPr>
              <w:t xml:space="preserve">) za nadgradnjo odseka MB-Ruše na regionalni želez. progi št. 34 MB-Prevalje-d.m. in nadgradnjo želez. </w:t>
            </w:r>
            <w:proofErr w:type="spellStart"/>
            <w:r w:rsidRPr="0064479B">
              <w:rPr>
                <w:rFonts w:ascii="Arial" w:hAnsi="Arial" w:cs="Arial"/>
                <w:b/>
                <w:szCs w:val="20"/>
              </w:rPr>
              <w:t>infrastr</w:t>
            </w:r>
            <w:proofErr w:type="spellEnd"/>
            <w:r w:rsidRPr="0064479B">
              <w:rPr>
                <w:rFonts w:ascii="Arial" w:hAnsi="Arial" w:cs="Arial"/>
                <w:b/>
                <w:szCs w:val="20"/>
              </w:rPr>
              <w:t>.</w:t>
            </w:r>
            <w:r w:rsidR="00D57E14">
              <w:rPr>
                <w:rFonts w:ascii="Arial" w:hAnsi="Arial" w:cs="Arial"/>
                <w:b/>
                <w:szCs w:val="20"/>
              </w:rPr>
              <w:t xml:space="preserve"> na območju želez. trikot. v MB</w:t>
            </w:r>
            <w:bookmarkStart w:id="0" w:name="_GoBack"/>
            <w:bookmarkEnd w:id="0"/>
            <w:r w:rsidRPr="0064479B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B89E0AE" w14:textId="77777777" w:rsidR="00933585" w:rsidRPr="0064479B" w:rsidRDefault="00933585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</w:p>
          <w:p w14:paraId="637D4FE5" w14:textId="77777777" w:rsidR="00933585" w:rsidRPr="0064479B" w:rsidRDefault="00933585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</w:p>
          <w:p w14:paraId="596EF87B" w14:textId="77777777" w:rsidR="00933585" w:rsidRPr="0064479B" w:rsidRDefault="00933585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  <w:r w:rsidRPr="0064479B">
              <w:rPr>
                <w:rFonts w:ascii="Arial" w:hAnsi="Arial" w:cs="Arial"/>
                <w:szCs w:val="20"/>
              </w:rPr>
              <w:t>JN000718/2022-B01</w:t>
            </w:r>
          </w:p>
          <w:p w14:paraId="113F5CEE" w14:textId="77777777" w:rsidR="003B3A5A" w:rsidRPr="0064479B" w:rsidRDefault="003B3A5A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  <w:r w:rsidRPr="0064479B">
              <w:rPr>
                <w:rFonts w:ascii="Arial" w:hAnsi="Arial" w:cs="Arial"/>
                <w:szCs w:val="20"/>
              </w:rPr>
              <w:t>datum objave: 03.02.2022</w:t>
            </w:r>
            <w:r w:rsidRPr="0064479B">
              <w:rPr>
                <w:rFonts w:ascii="Arial" w:hAnsi="Arial" w:cs="Arial"/>
                <w:bCs/>
                <w:szCs w:val="20"/>
              </w:rPr>
              <w:t xml:space="preserve">   </w:t>
            </w:r>
            <w:r w:rsidRPr="0064479B">
              <w:rPr>
                <w:rFonts w:ascii="Arial" w:hAnsi="Arial" w:cs="Arial"/>
                <w:szCs w:val="20"/>
              </w:rPr>
              <w:t xml:space="preserve">(EU 2 - SL - Obvestilo o naročilu) </w:t>
            </w:r>
          </w:p>
          <w:p w14:paraId="2E73A72A" w14:textId="77777777" w:rsidR="00E813F4" w:rsidRDefault="00E813F4" w:rsidP="003560E2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46DCCC8F" w14:textId="2CC8CD2B" w:rsidR="0064168F" w:rsidRPr="0064479B" w:rsidRDefault="0064168F" w:rsidP="003560E2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67F5C47C" w14:textId="77777777" w:rsidR="009D38A0" w:rsidRPr="0064479B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4479B">
        <w:rPr>
          <w:rFonts w:ascii="Arial" w:eastAsia="Arial" w:hAnsi="Arial" w:cs="Arial"/>
          <w:color w:val="000000"/>
          <w:sz w:val="20"/>
          <w:szCs w:val="20"/>
        </w:rPr>
        <w:t xml:space="preserve">Obvestilo o spremembi razpisne dokumentacije je objavljeno na "Portalu javnih naročil" </w:t>
      </w:r>
    </w:p>
    <w:p w14:paraId="5A7FA462" w14:textId="77777777" w:rsidR="009D38A0" w:rsidRPr="0064479B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DD22D8C" w14:textId="25E0C71B" w:rsidR="009D38A0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4479B">
        <w:rPr>
          <w:rFonts w:ascii="Arial" w:eastAsia="Arial" w:hAnsi="Arial" w:cs="Arial"/>
          <w:color w:val="000000"/>
          <w:sz w:val="20"/>
          <w:szCs w:val="20"/>
        </w:rPr>
        <w:t>Obrazložitev sprememb:</w:t>
      </w:r>
    </w:p>
    <w:p w14:paraId="3B433046" w14:textId="77777777" w:rsidR="0064168F" w:rsidRPr="0064479B" w:rsidRDefault="0064168F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97465B" w14:paraId="197E2428" w14:textId="77777777" w:rsidTr="002138E6">
        <w:trPr>
          <w:trHeight w:val="835"/>
        </w:trPr>
        <w:tc>
          <w:tcPr>
            <w:tcW w:w="9287" w:type="dxa"/>
          </w:tcPr>
          <w:p w14:paraId="332A4DEB" w14:textId="77777777" w:rsidR="009D38A0" w:rsidRPr="0064479B" w:rsidRDefault="009D38A0" w:rsidP="002138E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FC0629" w14:textId="615D9B60" w:rsidR="00EE56EB" w:rsidRPr="0097465B" w:rsidRDefault="00EE56EB" w:rsidP="00DE29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</w:pPr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 xml:space="preserve">Točka 1 Navodil za pripravo ponudbe se v delu, kjer </w:t>
            </w:r>
            <w:r w:rsidR="000533A2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>so</w:t>
            </w:r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 xml:space="preserve"> naveden</w:t>
            </w:r>
            <w:r w:rsidR="000533A2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 xml:space="preserve">i roki </w:t>
            </w:r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>spremeni tako, da glasi:</w:t>
            </w:r>
          </w:p>
          <w:p w14:paraId="77855245" w14:textId="77777777" w:rsidR="00EE56EB" w:rsidRPr="0097465B" w:rsidRDefault="00EE56EB" w:rsidP="00EE56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</w:pPr>
          </w:p>
          <w:tbl>
            <w:tblPr>
              <w:tblW w:w="9356" w:type="dxa"/>
              <w:tblInd w:w="17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EE56EB" w:rsidRPr="0097465B" w14:paraId="00160B5C" w14:textId="77777777" w:rsidTr="004A1860">
              <w:trPr>
                <w:cantSplit/>
              </w:trPr>
              <w:tc>
                <w:tcPr>
                  <w:tcW w:w="2694" w:type="dxa"/>
                  <w:vAlign w:val="center"/>
                </w:tcPr>
                <w:p w14:paraId="50B2192D" w14:textId="77777777" w:rsidR="00EE56EB" w:rsidRPr="0097465B" w:rsidRDefault="00EE56EB" w:rsidP="00EE56EB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97465B">
                    <w:rPr>
                      <w:rFonts w:cs="Arial"/>
                      <w:sz w:val="20"/>
                    </w:rPr>
                    <w:t>Rok za postavitev vprašanj:</w:t>
                  </w:r>
                </w:p>
                <w:p w14:paraId="5B7CB3C7" w14:textId="77777777" w:rsidR="00EE56EB" w:rsidRPr="0097465B" w:rsidRDefault="00EE56EB" w:rsidP="00EE56EB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97465B">
                    <w:rPr>
                      <w:rFonts w:cs="Arial"/>
                      <w:sz w:val="20"/>
                    </w:rPr>
                    <w:t>(datum, ura, e-naslov)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5A09D0BA" w14:textId="4353EF04" w:rsidR="00EE56EB" w:rsidRPr="0097465B" w:rsidRDefault="000533A2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</w:t>
                  </w:r>
                  <w:r w:rsidR="00EE56EB" w:rsidRPr="0097465B">
                    <w:rPr>
                      <w:rFonts w:ascii="Arial" w:hAnsi="Arial" w:cs="Arial"/>
                      <w:sz w:val="20"/>
                      <w:szCs w:val="20"/>
                    </w:rPr>
                    <w:t>. 3. 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45995DF1" w14:textId="3888EE04" w:rsidR="00EE56EB" w:rsidRPr="0097465B" w:rsidRDefault="007362E6" w:rsidP="004D3AC3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="004D3AC3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r w:rsidR="00EE56EB" w:rsidRPr="0097465B">
                    <w:rPr>
                      <w:rFonts w:ascii="Arial" w:hAnsi="Arial" w:cs="Arial"/>
                      <w:sz w:val="20"/>
                      <w:szCs w:val="20"/>
                    </w:rPr>
                    <w:t>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</w:tcBorders>
                  <w:vAlign w:val="center"/>
                </w:tcPr>
                <w:p w14:paraId="27B5AF62" w14:textId="77777777" w:rsidR="00EE56EB" w:rsidRPr="0097465B" w:rsidRDefault="00CC1A49" w:rsidP="00EE56EB">
                  <w:pPr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="00EE56EB" w:rsidRPr="0097465B">
                      <w:rPr>
                        <w:rStyle w:val="Hiperpovezava"/>
                        <w:rFonts w:ascii="Arial" w:hAnsi="Arial" w:cs="Arial"/>
                        <w:sz w:val="20"/>
                        <w:szCs w:val="20"/>
                      </w:rPr>
                      <w:t>https://www.enarocanje.si</w:t>
                    </w:r>
                  </w:hyperlink>
                </w:p>
              </w:tc>
            </w:tr>
          </w:tbl>
          <w:p w14:paraId="4B51BAF5" w14:textId="0BE1CBCC" w:rsidR="0064479B" w:rsidRPr="00DE2916" w:rsidRDefault="00F61F65" w:rsidP="00DE2916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E29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73DD7EB" w14:textId="405A89B5" w:rsidR="009D38A0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A910D7D" w14:textId="4F27EE8E" w:rsidR="009D38A0" w:rsidRPr="0064479B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 w:rsidRPr="0097465B">
        <w:rPr>
          <w:rFonts w:ascii="Arial" w:eastAsia="Arial" w:hAnsi="Arial" w:cs="Arial"/>
          <w:color w:val="000000"/>
          <w:sz w:val="20"/>
          <w:szCs w:val="20"/>
        </w:rPr>
        <w:t xml:space="preserve">Spremembe so sestavni del razpisne dokumentacije in jih je </w:t>
      </w:r>
      <w:r w:rsidR="00124730" w:rsidRPr="0097465B">
        <w:rPr>
          <w:rFonts w:ascii="Arial" w:eastAsia="Arial" w:hAnsi="Arial" w:cs="Arial"/>
          <w:color w:val="000000"/>
          <w:sz w:val="20"/>
          <w:szCs w:val="20"/>
        </w:rPr>
        <w:t>treba</w:t>
      </w:r>
      <w:r w:rsidRPr="0097465B">
        <w:rPr>
          <w:rFonts w:ascii="Arial" w:eastAsia="Arial" w:hAnsi="Arial" w:cs="Arial"/>
          <w:color w:val="000000"/>
          <w:sz w:val="20"/>
          <w:szCs w:val="20"/>
        </w:rPr>
        <w:t xml:space="preserve"> upoštevati pri pripravi ponudbe.</w:t>
      </w:r>
    </w:p>
    <w:p w14:paraId="69BF5A4F" w14:textId="77777777" w:rsidR="001807AD" w:rsidRPr="0064479B" w:rsidRDefault="001807AD" w:rsidP="00B84586">
      <w:pPr>
        <w:widowControl w:val="0"/>
        <w:spacing w:before="60" w:line="254" w:lineRule="atLeast"/>
        <w:ind w:left="360"/>
        <w:jc w:val="both"/>
        <w:rPr>
          <w:rFonts w:ascii="Arial" w:hAnsi="Arial" w:cs="Arial"/>
          <w:sz w:val="20"/>
          <w:szCs w:val="20"/>
        </w:rPr>
      </w:pPr>
    </w:p>
    <w:sectPr w:rsidR="001807AD" w:rsidRPr="0064479B"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4689A" w14:textId="77777777" w:rsidR="00CC1A49" w:rsidRDefault="00CC1A49">
      <w:r>
        <w:separator/>
      </w:r>
    </w:p>
  </w:endnote>
  <w:endnote w:type="continuationSeparator" w:id="0">
    <w:p w14:paraId="77C8008B" w14:textId="77777777" w:rsidR="00CC1A49" w:rsidRDefault="00CC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99CC5" w14:textId="77777777"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584DEF82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78FF84C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935676E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0CDCF6A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29AD0EE" w14:textId="3D026108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DE291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AC50B2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0EA3F25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5853E03" w14:textId="77777777"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C71D2" w14:textId="77777777"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 wp14:anchorId="558EBE41" wp14:editId="60259D6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 wp14:anchorId="1E135CF2" wp14:editId="67E1670F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 wp14:anchorId="4D3B9EAA" wp14:editId="0342AF09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385741C2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6A7DA" w14:textId="77777777" w:rsidR="00CC1A49" w:rsidRDefault="00CC1A49">
      <w:r>
        <w:separator/>
      </w:r>
    </w:p>
  </w:footnote>
  <w:footnote w:type="continuationSeparator" w:id="0">
    <w:p w14:paraId="22FEF503" w14:textId="77777777" w:rsidR="00CC1A49" w:rsidRDefault="00CC1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0CA75" w14:textId="77777777"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1B43DBFA" wp14:editId="155AC044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3B8949C3"/>
    <w:multiLevelType w:val="hybridMultilevel"/>
    <w:tmpl w:val="1FE29CC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BC66C5"/>
    <w:multiLevelType w:val="multilevel"/>
    <w:tmpl w:val="E57A23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</w:rPr>
    </w:lvl>
  </w:abstractNum>
  <w:abstractNum w:abstractNumId="19" w15:restartNumberingAfterBreak="0">
    <w:nsid w:val="44D43F39"/>
    <w:multiLevelType w:val="multilevel"/>
    <w:tmpl w:val="44A6E0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45CC6"/>
    <w:multiLevelType w:val="hybridMultilevel"/>
    <w:tmpl w:val="3B685B0A"/>
    <w:lvl w:ilvl="0" w:tplc="65EA28D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6"/>
  </w:num>
  <w:num w:numId="5">
    <w:abstractNumId w:val="16"/>
  </w:num>
  <w:num w:numId="6">
    <w:abstractNumId w:val="22"/>
  </w:num>
  <w:num w:numId="7">
    <w:abstractNumId w:val="14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5"/>
  </w:num>
  <w:num w:numId="15">
    <w:abstractNumId w:val="11"/>
  </w:num>
  <w:num w:numId="16">
    <w:abstractNumId w:val="3"/>
  </w:num>
  <w:num w:numId="17">
    <w:abstractNumId w:val="9"/>
  </w:num>
  <w:num w:numId="18">
    <w:abstractNumId w:val="20"/>
  </w:num>
  <w:num w:numId="19">
    <w:abstractNumId w:val="7"/>
  </w:num>
  <w:num w:numId="20">
    <w:abstractNumId w:val="13"/>
  </w:num>
  <w:num w:numId="21">
    <w:abstractNumId w:val="21"/>
  </w:num>
  <w:num w:numId="22">
    <w:abstractNumId w:val="17"/>
  </w:num>
  <w:num w:numId="23">
    <w:abstractNumId w:val="19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23771"/>
    <w:rsid w:val="00047B31"/>
    <w:rsid w:val="000533A2"/>
    <w:rsid w:val="000646A9"/>
    <w:rsid w:val="000D26D8"/>
    <w:rsid w:val="000F3E30"/>
    <w:rsid w:val="00124730"/>
    <w:rsid w:val="00153A8C"/>
    <w:rsid w:val="001807AD"/>
    <w:rsid w:val="001836BB"/>
    <w:rsid w:val="001D44F1"/>
    <w:rsid w:val="00206FA2"/>
    <w:rsid w:val="00216549"/>
    <w:rsid w:val="00241CBF"/>
    <w:rsid w:val="002507C2"/>
    <w:rsid w:val="00261DE6"/>
    <w:rsid w:val="0027324D"/>
    <w:rsid w:val="00290551"/>
    <w:rsid w:val="00291415"/>
    <w:rsid w:val="002A4D26"/>
    <w:rsid w:val="002D7952"/>
    <w:rsid w:val="003133A6"/>
    <w:rsid w:val="003560E2"/>
    <w:rsid w:val="003579C0"/>
    <w:rsid w:val="0039557D"/>
    <w:rsid w:val="003B3A5A"/>
    <w:rsid w:val="003E4F5C"/>
    <w:rsid w:val="00424A5A"/>
    <w:rsid w:val="0044323F"/>
    <w:rsid w:val="004B34B5"/>
    <w:rsid w:val="004D2D64"/>
    <w:rsid w:val="004D3AC3"/>
    <w:rsid w:val="004F464F"/>
    <w:rsid w:val="00501B04"/>
    <w:rsid w:val="0051710A"/>
    <w:rsid w:val="0051781E"/>
    <w:rsid w:val="0052515C"/>
    <w:rsid w:val="00556816"/>
    <w:rsid w:val="00576F77"/>
    <w:rsid w:val="0059421A"/>
    <w:rsid w:val="005A71D9"/>
    <w:rsid w:val="00623B5D"/>
    <w:rsid w:val="00623DE4"/>
    <w:rsid w:val="00634B0D"/>
    <w:rsid w:val="00637BE6"/>
    <w:rsid w:val="0064168F"/>
    <w:rsid w:val="0064233B"/>
    <w:rsid w:val="0064412D"/>
    <w:rsid w:val="0064479B"/>
    <w:rsid w:val="00660A7C"/>
    <w:rsid w:val="006A3D4E"/>
    <w:rsid w:val="006E17FF"/>
    <w:rsid w:val="006F3C42"/>
    <w:rsid w:val="007362E6"/>
    <w:rsid w:val="007F559A"/>
    <w:rsid w:val="008044BF"/>
    <w:rsid w:val="00837730"/>
    <w:rsid w:val="008B0B1D"/>
    <w:rsid w:val="0093057B"/>
    <w:rsid w:val="00930CA3"/>
    <w:rsid w:val="00933585"/>
    <w:rsid w:val="00970CAB"/>
    <w:rsid w:val="0097465B"/>
    <w:rsid w:val="009B1FD9"/>
    <w:rsid w:val="009C6D68"/>
    <w:rsid w:val="009D38A0"/>
    <w:rsid w:val="00A05C73"/>
    <w:rsid w:val="00A17575"/>
    <w:rsid w:val="00A531CD"/>
    <w:rsid w:val="00A55A82"/>
    <w:rsid w:val="00AC4221"/>
    <w:rsid w:val="00AC50B2"/>
    <w:rsid w:val="00AD3747"/>
    <w:rsid w:val="00AD79F5"/>
    <w:rsid w:val="00B1228C"/>
    <w:rsid w:val="00B84586"/>
    <w:rsid w:val="00BC2C28"/>
    <w:rsid w:val="00C21498"/>
    <w:rsid w:val="00C5343C"/>
    <w:rsid w:val="00C84FE2"/>
    <w:rsid w:val="00CB2120"/>
    <w:rsid w:val="00CC1A49"/>
    <w:rsid w:val="00CD5FC6"/>
    <w:rsid w:val="00CF2ADB"/>
    <w:rsid w:val="00D249BA"/>
    <w:rsid w:val="00D57E14"/>
    <w:rsid w:val="00D63C34"/>
    <w:rsid w:val="00D832E7"/>
    <w:rsid w:val="00D84AAD"/>
    <w:rsid w:val="00DB74E8"/>
    <w:rsid w:val="00DB7CDA"/>
    <w:rsid w:val="00DE2916"/>
    <w:rsid w:val="00DF2B7E"/>
    <w:rsid w:val="00E11A6A"/>
    <w:rsid w:val="00E17800"/>
    <w:rsid w:val="00E51016"/>
    <w:rsid w:val="00E66D5B"/>
    <w:rsid w:val="00E813F4"/>
    <w:rsid w:val="00E9531E"/>
    <w:rsid w:val="00EA1375"/>
    <w:rsid w:val="00EB5528"/>
    <w:rsid w:val="00EE56EB"/>
    <w:rsid w:val="00EF18AC"/>
    <w:rsid w:val="00F2531F"/>
    <w:rsid w:val="00F34F25"/>
    <w:rsid w:val="00F61F65"/>
    <w:rsid w:val="00F80C82"/>
    <w:rsid w:val="00FA1E40"/>
    <w:rsid w:val="00FD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9CE86B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0B1D"/>
    <w:pPr>
      <w:ind w:left="720"/>
      <w:contextualSpacing/>
    </w:pPr>
  </w:style>
  <w:style w:type="table" w:styleId="Tabelamrea">
    <w:name w:val="Table Grid"/>
    <w:basedOn w:val="Navadnatabela"/>
    <w:rsid w:val="00EE5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E56EB"/>
    <w:rPr>
      <w:rFonts w:ascii="Arial" w:hAnsi="Arial"/>
      <w:sz w:val="22"/>
    </w:rPr>
  </w:style>
  <w:style w:type="character" w:styleId="Pripombasklic">
    <w:name w:val="annotation reference"/>
    <w:basedOn w:val="Privzetapisavaodstavka"/>
    <w:rsid w:val="00047B31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47B3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47B31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47B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047B3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rocanje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janaR\AppData\Local\Temp\notes984B53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DBA1DC-E656-4C44-B2B5-84EE4630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20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Windows User</cp:lastModifiedBy>
  <cp:revision>12</cp:revision>
  <cp:lastPrinted>2022-03-24T09:46:00Z</cp:lastPrinted>
  <dcterms:created xsi:type="dcterms:W3CDTF">2022-03-24T09:32:00Z</dcterms:created>
  <dcterms:modified xsi:type="dcterms:W3CDTF">2022-03-24T10:10:00Z</dcterms:modified>
</cp:coreProperties>
</file>